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5E059" w14:textId="5203F20D" w:rsidR="009A65C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395CE1">
        <w:rPr>
          <w:rFonts w:cs="Arial"/>
          <w:b/>
          <w:sz w:val="24"/>
          <w:szCs w:val="24"/>
        </w:rPr>
        <w:t>109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5E7A33">
        <w:rPr>
          <w:rFonts w:eastAsia="SimSun"/>
          <w:b/>
          <w:i/>
          <w:sz w:val="28"/>
          <w:lang w:val="en-US" w:eastAsia="zh-CN"/>
        </w:rPr>
        <w:t>5606</w:t>
      </w:r>
    </w:p>
    <w:p w14:paraId="68AC97E5" w14:textId="743010B8" w:rsidR="00395CE1" w:rsidRDefault="00395CE1" w:rsidP="00395CE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Dallas, US, 17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21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Nov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A65C5" w14:paraId="7AA0896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6F5B152" w14:textId="77777777" w:rsidR="009A65C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14</w:t>
            </w:r>
            <w:r>
              <w:rPr>
                <w:i/>
                <w:sz w:val="14"/>
              </w:rPr>
              <w:t>.0</w:t>
            </w:r>
          </w:p>
        </w:tc>
      </w:tr>
      <w:tr w:rsidR="009A65C5" w14:paraId="531DC22B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175A" w14:textId="77777777" w:rsidR="009A65C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9A65C5" w14:paraId="32D3B22F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7AEC9CF" w14:textId="77777777" w:rsidR="009A65C5" w:rsidRDefault="009A6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780CA0A" w14:textId="77777777" w:rsidR="009A65C5" w:rsidRDefault="009A6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C5" w14:paraId="568A93E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772A9" w14:textId="77777777" w:rsidR="009A65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C96F" w14:textId="3A40DBBB" w:rsidR="009A65C5" w:rsidRDefault="00FC618D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Pr="00855A1B">
              <w:t>NR FR1 FDD band</w:t>
            </w:r>
            <w:r>
              <w:t>s n87 and n88</w:t>
            </w:r>
          </w:p>
        </w:tc>
      </w:tr>
      <w:tr w:rsidR="009A65C5" w14:paraId="61EEE41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D58999A" w14:textId="77777777" w:rsidR="009A65C5" w:rsidRDefault="009A6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B096184" w14:textId="77777777" w:rsidR="009A65C5" w:rsidRDefault="009A6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C5" w14:paraId="08308AD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1FA63" w14:textId="77777777" w:rsidR="009A65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ADF773D" w14:textId="447D723B" w:rsidR="009A65C5" w:rsidRDefault="00395CE1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9EE3FBE" w14:textId="77777777" w:rsidR="009A65C5" w:rsidRDefault="009A65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103B08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58809" w14:textId="2444922D" w:rsidR="009A65C5" w:rsidRDefault="00395CE1">
            <w:pPr>
              <w:pStyle w:val="CRCoverPage"/>
              <w:spacing w:after="0"/>
              <w:ind w:left="100"/>
            </w:pPr>
            <w:r w:rsidRPr="002263C7">
              <w:rPr>
                <w:noProof/>
              </w:rPr>
              <w:fldChar w:fldCharType="begin"/>
            </w:r>
            <w:r w:rsidRPr="002263C7">
              <w:rPr>
                <w:noProof/>
              </w:rPr>
              <w:instrText xml:space="preserve"> DOCPROPERTY  ResDate  \* MERGEFORMAT </w:instrText>
            </w:r>
            <w:r w:rsidRPr="002263C7">
              <w:rPr>
                <w:noProof/>
              </w:rPr>
              <w:fldChar w:fldCharType="separate"/>
            </w:r>
            <w:r w:rsidRPr="002263C7">
              <w:rPr>
                <w:noProof/>
              </w:rPr>
              <w:t>2025-</w:t>
            </w:r>
            <w:r>
              <w:rPr>
                <w:noProof/>
              </w:rPr>
              <w:t>1</w:t>
            </w:r>
            <w:r w:rsidR="009A3EB4">
              <w:rPr>
                <w:noProof/>
              </w:rPr>
              <w:t>1</w:t>
            </w:r>
            <w:r w:rsidRPr="002263C7">
              <w:rPr>
                <w:noProof/>
              </w:rPr>
              <w:t>-</w:t>
            </w:r>
            <w:r w:rsidRPr="002263C7">
              <w:rPr>
                <w:noProof/>
              </w:rPr>
              <w:fldChar w:fldCharType="end"/>
            </w:r>
            <w:r w:rsidR="005E7A33">
              <w:rPr>
                <w:noProof/>
              </w:rPr>
              <w:t>20</w:t>
            </w:r>
          </w:p>
        </w:tc>
      </w:tr>
    </w:tbl>
    <w:p w14:paraId="494B8EE8" w14:textId="77777777" w:rsidR="009A65C5" w:rsidRDefault="009A65C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9A65C5" w14:paraId="4819FE46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72B63F95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54B22725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194A58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4EA04719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5D4765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2CD469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A96878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3CA12B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8FFAB04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507B5D" w14:textId="02545D87" w:rsidR="009A65C5" w:rsidRDefault="00FC61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199807F" w14:textId="77777777" w:rsidR="009A65C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33637" w14:textId="1C0837E0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A3D10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6C932C4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BDB2B2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2134578" w14:textId="77777777" w:rsidR="009A65C5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5CDF51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DEFEE49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5216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2FB082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1F3D2E0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515F9A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7176A7D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85D09A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24497B55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20D2FF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EF6DB0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21E8FDA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91C7D65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50348E9" w14:textId="77777777" w:rsidR="009A65C5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10D57C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2DAAA6C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C8C9CC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F28BC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1FFC90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257B78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A2870EF" w14:textId="77777777" w:rsidR="009A65C5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81782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DECA17B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FBAFA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8E1D1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EC7428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CCF4C02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7A3D35A" w14:textId="77777777" w:rsidR="009A65C5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00061" w14:textId="57B06DBE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C4B7D86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1B7A48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2F1F0E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7616485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D4F811E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E193A74" w14:textId="77777777" w:rsidR="009A65C5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E47D30" w14:textId="7994ACA7" w:rsidR="009A65C5" w:rsidRDefault="00FC61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0A35674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88CE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83A324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5C3D333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FE2D8AC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4C9F2403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03565A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B8973FC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3336CDB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6E3CD06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EA3B30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2E3F073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D8C2937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62116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D001772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902AB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C347BB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63E1575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9177174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368302D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0D21A9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13F24" w14:textId="77777777" w:rsidR="009A65C5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2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2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00D64" w14:textId="094CC419" w:rsidR="009A65C5" w:rsidRDefault="00FC61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BE697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98B8E9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6E0A5A2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33F0974" w14:textId="77777777" w:rsidR="009A65C5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5A5333" w14:textId="266EF229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8369DE0" w14:textId="77777777" w:rsidR="009A65C5" w:rsidRDefault="009A65C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37CC2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E5E4E8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9C4676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9EA2FDE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783B1889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29252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5B82F380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1AD6953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BF44C4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ABDDA16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0645163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60690BF" w14:textId="1BF59405" w:rsidR="00FC618D" w:rsidRPr="009828DB" w:rsidRDefault="00FC618D" w:rsidP="00FC618D">
            <w:pPr>
              <w:pStyle w:val="CRCoverPage"/>
              <w:spacing w:after="0"/>
            </w:pPr>
            <w:r w:rsidRPr="00855A1B">
              <w:t xml:space="preserve">NR FR1 FDD </w:t>
            </w:r>
            <w:r>
              <w:t xml:space="preserve">band </w:t>
            </w:r>
            <w:r w:rsidRPr="00826093">
              <w:t>n</w:t>
            </w:r>
            <w:r>
              <w:t>87</w:t>
            </w:r>
            <w:r w:rsidRPr="00826093">
              <w:t xml:space="preserve"> CBW (3</w:t>
            </w:r>
            <w:r>
              <w:t>+5</w:t>
            </w:r>
            <w:r w:rsidRPr="00826093">
              <w:t>)</w:t>
            </w:r>
          </w:p>
          <w:p w14:paraId="1DD13685" w14:textId="7B14E67A" w:rsidR="00FC618D" w:rsidRPr="009828DB" w:rsidRDefault="00FC618D" w:rsidP="00FC618D">
            <w:pPr>
              <w:pStyle w:val="CRCoverPage"/>
              <w:spacing w:after="0"/>
            </w:pPr>
            <w:r w:rsidRPr="00855A1B">
              <w:t xml:space="preserve">NR FR1 FDD </w:t>
            </w:r>
            <w:r>
              <w:t xml:space="preserve">band </w:t>
            </w:r>
            <w:r w:rsidRPr="00826093">
              <w:t>n</w:t>
            </w:r>
            <w:r>
              <w:t>88</w:t>
            </w:r>
            <w:r w:rsidRPr="00826093">
              <w:t xml:space="preserve"> CBW (3</w:t>
            </w:r>
            <w:r>
              <w:t>+5</w:t>
            </w:r>
            <w:r w:rsidRPr="00826093">
              <w:t>)</w:t>
            </w:r>
          </w:p>
          <w:p w14:paraId="6393232C" w14:textId="70AF741E" w:rsidR="009A65C5" w:rsidRDefault="009A65C5" w:rsidP="00B37C14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EB93184" w14:textId="77777777" w:rsidR="009A65C5" w:rsidRDefault="009A65C5">
            <w:pPr>
              <w:pStyle w:val="CRCoverPage"/>
              <w:spacing w:after="0"/>
            </w:pPr>
          </w:p>
        </w:tc>
      </w:tr>
      <w:tr w:rsidR="009A65C5" w14:paraId="3A5415C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4AE5CDC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02D373F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AD1EC4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982057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C1986C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5908FFB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6D511F8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71F2F48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0265D558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B651E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487203C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76420338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467E9F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074789F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F4443F3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FB976" w14:textId="77777777" w:rsidR="009A65C5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FAACB32" w14:textId="77777777" w:rsidR="009A65C5" w:rsidRDefault="009A65C5">
            <w:pPr>
              <w:pStyle w:val="CRCoverPage"/>
              <w:spacing w:after="0"/>
            </w:pPr>
          </w:p>
        </w:tc>
      </w:tr>
      <w:tr w:rsidR="009A65C5" w14:paraId="26E57116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5D82752D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70D626AC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9680D4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D93808" w14:textId="77777777" w:rsidR="009A65C5" w:rsidRDefault="009A65C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22475DC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B303202" w14:textId="77777777" w:rsidR="009A65C5" w:rsidRDefault="009A65C5">
      <w:pPr>
        <w:pStyle w:val="CRCoverPage"/>
        <w:rPr>
          <w:lang w:val="en-US"/>
        </w:rPr>
      </w:pPr>
    </w:p>
    <w:sectPr w:rsidR="009A65C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BE73A" w14:textId="77777777" w:rsidR="003440A6" w:rsidRDefault="003440A6">
      <w:pPr>
        <w:spacing w:after="0"/>
      </w:pPr>
      <w:r>
        <w:separator/>
      </w:r>
    </w:p>
  </w:endnote>
  <w:endnote w:type="continuationSeparator" w:id="0">
    <w:p w14:paraId="22C99DB5" w14:textId="77777777" w:rsidR="003440A6" w:rsidRDefault="003440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5BEC3" w14:textId="77777777" w:rsidR="009A65C5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816B3" w14:textId="77777777" w:rsidR="003440A6" w:rsidRDefault="003440A6">
      <w:pPr>
        <w:spacing w:after="0"/>
      </w:pPr>
      <w:r>
        <w:separator/>
      </w:r>
    </w:p>
  </w:footnote>
  <w:footnote w:type="continuationSeparator" w:id="0">
    <w:p w14:paraId="5124AABE" w14:textId="77777777" w:rsidR="003440A6" w:rsidRDefault="003440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FC9E" w14:textId="77777777" w:rsidR="009A65C5" w:rsidRDefault="009A65C5">
    <w:pPr>
      <w:pStyle w:val="Header"/>
    </w:pPr>
  </w:p>
  <w:p w14:paraId="213009A6" w14:textId="77777777" w:rsidR="009A65C5" w:rsidRDefault="009A65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61575585">
    <w:abstractNumId w:val="3"/>
  </w:num>
  <w:num w:numId="2" w16cid:durableId="78067615">
    <w:abstractNumId w:val="5"/>
  </w:num>
  <w:num w:numId="3" w16cid:durableId="449782359">
    <w:abstractNumId w:val="1"/>
  </w:num>
  <w:num w:numId="4" w16cid:durableId="1367637695">
    <w:abstractNumId w:val="4"/>
  </w:num>
  <w:num w:numId="5" w16cid:durableId="629436766">
    <w:abstractNumId w:val="14"/>
  </w:num>
  <w:num w:numId="6" w16cid:durableId="1796829879">
    <w:abstractNumId w:val="2"/>
  </w:num>
  <w:num w:numId="7" w16cid:durableId="224950857">
    <w:abstractNumId w:val="10"/>
  </w:num>
  <w:num w:numId="8" w16cid:durableId="659889013">
    <w:abstractNumId w:val="7"/>
  </w:num>
  <w:num w:numId="9" w16cid:durableId="915674348">
    <w:abstractNumId w:val="13"/>
  </w:num>
  <w:num w:numId="10" w16cid:durableId="104421208">
    <w:abstractNumId w:val="15"/>
  </w:num>
  <w:num w:numId="11" w16cid:durableId="550583083">
    <w:abstractNumId w:val="16"/>
  </w:num>
  <w:num w:numId="12" w16cid:durableId="2072805286">
    <w:abstractNumId w:val="8"/>
  </w:num>
  <w:num w:numId="13" w16cid:durableId="376509229">
    <w:abstractNumId w:val="9"/>
  </w:num>
  <w:num w:numId="14" w16cid:durableId="972368507">
    <w:abstractNumId w:val="6"/>
  </w:num>
  <w:num w:numId="15" w16cid:durableId="1695614079">
    <w:abstractNumId w:val="12"/>
  </w:num>
  <w:num w:numId="16" w16cid:durableId="346756525">
    <w:abstractNumId w:val="0"/>
  </w:num>
  <w:num w:numId="17" w16cid:durableId="1099136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2A66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169F2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C6DC5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2E49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0A6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CE1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275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E7A33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3EB4"/>
    <w:rsid w:val="009A6401"/>
    <w:rsid w:val="009A65C5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14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36E5D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2775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0F6F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C618D"/>
    <w:rsid w:val="00FD0575"/>
    <w:rsid w:val="00FD0C02"/>
    <w:rsid w:val="00FD6745"/>
    <w:rsid w:val="00FE35B5"/>
    <w:rsid w:val="00FE581B"/>
    <w:rsid w:val="00FE5BD0"/>
    <w:rsid w:val="00FE623B"/>
    <w:rsid w:val="00FF25B3"/>
    <w:rsid w:val="00FF3F7B"/>
    <w:rsid w:val="00FF443A"/>
    <w:rsid w:val="00FF73C3"/>
    <w:rsid w:val="01D03BDE"/>
    <w:rsid w:val="03442B37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D14373"/>
  <w15:docId w15:val="{EE788300-754D-46D7-844B-C36CB8FB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395CE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109</Words>
  <Characters>622</Characters>
  <Application>Microsoft Office Word</Application>
  <DocSecurity>0</DocSecurity>
  <Lines>5</Lines>
  <Paragraphs>1</Paragraphs>
  <ScaleCrop>false</ScaleCrop>
  <Company>ETSI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2025-11-19T15:28:00Z</dcterms:created>
  <dcterms:modified xsi:type="dcterms:W3CDTF">2025-11-19T15:28:00Z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5F133969F5174089B4FEFD2859ECAD59_13</vt:lpwstr>
  </property>
  <property fmtid="{D5CDD505-2E9C-101B-9397-08002B2CF9AE}" pid="4" name="ContentTypeId">
    <vt:lpwstr>0x0101003AA7AC0C743A294CADF60F661720E3E6</vt:lpwstr>
  </property>
</Properties>
</file>